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3AC07" w14:textId="00E9B414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#92e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E77B5" w:rsidRPr="003E77B5">
        <w:rPr>
          <w:rFonts w:ascii="Arial" w:eastAsia="MS Mincho" w:hAnsi="Arial" w:cs="Arial"/>
          <w:b/>
          <w:sz w:val="24"/>
          <w:szCs w:val="24"/>
          <w:lang w:eastAsia="ja-JP"/>
        </w:rPr>
        <w:t>S1-204226</w:t>
      </w:r>
    </w:p>
    <w:p w14:paraId="4CAB7796" w14:textId="77777777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2EEA7080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>New use case on personal health</w:t>
      </w:r>
    </w:p>
    <w:p w14:paraId="4901F49E" w14:textId="72EAB7D0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Pr="00DB28AD">
        <w:rPr>
          <w:rFonts w:ascii="Arial" w:hAnsi="Arial"/>
          <w:sz w:val="24"/>
          <w:szCs w:val="24"/>
          <w:lang w:val="en-US" w:eastAsia="zh-CN"/>
        </w:rPr>
        <w:t xml:space="preserve">7.12.1 - </w:t>
      </w:r>
      <w:bookmarkStart w:id="0" w:name="_Hlk55252867"/>
      <w:r w:rsidRPr="00DB28AD">
        <w:rPr>
          <w:rFonts w:ascii="Arial" w:hAnsi="Arial"/>
          <w:sz w:val="24"/>
          <w:szCs w:val="24"/>
          <w:lang w:val="en-US" w:eastAsia="zh-CN"/>
        </w:rPr>
        <w:t>FS_PIN</w:t>
      </w:r>
      <w:bookmarkEnd w:id="0"/>
    </w:p>
    <w:p w14:paraId="6B1234AD" w14:textId="119F3079" w:rsidR="00A5668A" w:rsidRPr="003E77B5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3E77B5">
        <w:rPr>
          <w:rFonts w:ascii="Arial" w:hAnsi="Arial"/>
          <w:sz w:val="24"/>
          <w:szCs w:val="24"/>
          <w:lang w:val="en-US" w:eastAsia="en-GB"/>
        </w:rPr>
        <w:t>Source:</w:t>
      </w:r>
      <w:r w:rsidRPr="003E77B5">
        <w:rPr>
          <w:rFonts w:ascii="Arial" w:hAnsi="Arial"/>
          <w:sz w:val="24"/>
          <w:szCs w:val="24"/>
          <w:lang w:val="en-US" w:eastAsia="en-GB"/>
        </w:rPr>
        <w:tab/>
      </w:r>
      <w:r w:rsidR="00DB28AD" w:rsidRPr="003E77B5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3E77B5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4D839BC9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22.859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personal health.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53F903A5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>5.X     Adding personal health device</w:t>
      </w:r>
      <w:r w:rsidR="00D24215">
        <w:rPr>
          <w:rFonts w:ascii="Arial" w:eastAsia="Calibri" w:hAnsi="Arial" w:cs="Arial"/>
          <w:iCs/>
          <w:sz w:val="32"/>
          <w:szCs w:val="32"/>
        </w:rPr>
        <w:t>s</w:t>
      </w:r>
      <w:r w:rsidRPr="00BD5408">
        <w:rPr>
          <w:rFonts w:ascii="Arial" w:eastAsia="Calibri" w:hAnsi="Arial" w:cs="Arial"/>
          <w:iCs/>
          <w:sz w:val="32"/>
          <w:szCs w:val="32"/>
        </w:rPr>
        <w:t xml:space="preserve"> to PIN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54E42829" w14:textId="37EABF47" w:rsidR="00E14784" w:rsidRDefault="00BD5408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Due to the increasing costs and pressure on </w:t>
      </w:r>
      <w:r w:rsidRPr="00BD5408">
        <w:rPr>
          <w:lang w:val="en-US" w:eastAsia="zh-CN"/>
        </w:rPr>
        <w:t>the healthcare system</w:t>
      </w:r>
      <w:r>
        <w:rPr>
          <w:lang w:val="en-US" w:eastAsia="zh-CN"/>
        </w:rPr>
        <w:t>, care providers, insurance companies and people themselves are looking at new ways to monitor their health, and manage people’s health remotely</w:t>
      </w:r>
      <w:r w:rsidR="00D24215">
        <w:rPr>
          <w:lang w:val="en-US" w:eastAsia="zh-CN"/>
        </w:rPr>
        <w:t xml:space="preserve">. One way this could be achieved until now is that people buy for example a smartwatch or step counter themselves, pair it to their phone, and download an application to their phone to monitor some of their health data. As the requirements for these devices </w:t>
      </w:r>
      <w:r w:rsidR="00E14784">
        <w:rPr>
          <w:lang w:val="en-US" w:eastAsia="zh-CN"/>
        </w:rPr>
        <w:t xml:space="preserve">are getting more demanding, requiring </w:t>
      </w:r>
      <w:r w:rsidR="00D24215">
        <w:rPr>
          <w:lang w:val="en-US" w:eastAsia="zh-CN"/>
        </w:rPr>
        <w:t xml:space="preserve">to </w:t>
      </w:r>
      <w:r w:rsidR="00E14784">
        <w:rPr>
          <w:lang w:val="en-US" w:eastAsia="zh-CN"/>
        </w:rPr>
        <w:t>monitor additional physiological data with higher accuracy and improved reliability, and moving towards cloud/edge based analysis of these streams of data, also the requirements on the underlying network connections and manageability of these devices gets more demanding.</w:t>
      </w:r>
      <w:r w:rsidR="00E52198">
        <w:rPr>
          <w:lang w:val="en-US" w:eastAsia="zh-CN"/>
        </w:rPr>
        <w:t xml:space="preserve"> It also should be made as easy as possible for the user</w:t>
      </w:r>
      <w:r w:rsidR="002309C8">
        <w:rPr>
          <w:lang w:val="en-US" w:eastAsia="zh-CN"/>
        </w:rPr>
        <w:t xml:space="preserve"> to be able to connect and manage these networked health devices</w:t>
      </w:r>
      <w:r w:rsidR="00E52198">
        <w:rPr>
          <w:lang w:val="en-US" w:eastAsia="zh-CN"/>
        </w:rPr>
        <w:t>.</w:t>
      </w:r>
    </w:p>
    <w:p w14:paraId="3419293C" w14:textId="13D5F3F1" w:rsidR="00BD5408" w:rsidRPr="00BD5408" w:rsidRDefault="00E14784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this use case, Fred </w:t>
      </w:r>
      <w:r w:rsidR="00981314">
        <w:t>has been feeling exhausted in the last weeks</w:t>
      </w:r>
      <w:r w:rsidR="00981314" w:rsidDel="00981314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went to his general practitioner for a </w:t>
      </w:r>
      <w:proofErr w:type="spellStart"/>
      <w:r>
        <w:rPr>
          <w:lang w:val="en-US" w:eastAsia="zh-CN"/>
        </w:rPr>
        <w:t>check up</w:t>
      </w:r>
      <w:proofErr w:type="spellEnd"/>
      <w:r>
        <w:rPr>
          <w:lang w:val="en-US" w:eastAsia="zh-CN"/>
        </w:rPr>
        <w:t xml:space="preserve">, The general practitioner performed a thorough exam and told Fred that he is quite worried about his health, given that his blood pressure is way too high, his cholesterol is at alarming levels, </w:t>
      </w:r>
      <w:r w:rsidR="00A826C2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that he has initial signs of diabetes and heart problems. If Fred continues like this, he has a serious chance of heart failure or ending up in the hospital. Next to some medicines, </w:t>
      </w:r>
      <w:r w:rsidR="00ED1DC7">
        <w:rPr>
          <w:lang w:val="en-US" w:eastAsia="zh-CN"/>
        </w:rPr>
        <w:t>his general practitioner subscribes him to a new program offered by his insurance company</w:t>
      </w:r>
      <w:r w:rsidR="00981314">
        <w:rPr>
          <w:lang w:val="en-US" w:eastAsia="zh-CN"/>
        </w:rPr>
        <w:t xml:space="preserve"> in cooperation with a health provider to monitor Fred’s health. This new program includes</w:t>
      </w:r>
      <w:r w:rsidR="00A826C2">
        <w:rPr>
          <w:lang w:val="en-US" w:eastAsia="zh-CN"/>
        </w:rPr>
        <w:t xml:space="preserve"> </w:t>
      </w:r>
      <w:r w:rsidR="00ED1DC7">
        <w:rPr>
          <w:lang w:val="en-US" w:eastAsia="zh-CN"/>
        </w:rPr>
        <w:t xml:space="preserve">a 24/7 wearable monitoring device </w:t>
      </w:r>
      <w:r w:rsidR="00A826C2">
        <w:rPr>
          <w:lang w:val="en-US" w:eastAsia="zh-CN"/>
        </w:rPr>
        <w:t xml:space="preserve">combined with a </w:t>
      </w:r>
      <w:r w:rsidR="00A826C2">
        <w:rPr>
          <w:lang w:val="en-US" w:eastAsia="zh-CN"/>
        </w:rPr>
        <w:t xml:space="preserve">cloud service operated by the health provider </w:t>
      </w:r>
      <w:r w:rsidR="00ED1DC7">
        <w:rPr>
          <w:lang w:val="en-US" w:eastAsia="zh-CN"/>
        </w:rPr>
        <w:t xml:space="preserve">for early detection and warning of heart arrythmia and heart failure and </w:t>
      </w:r>
      <w:r w:rsidR="00A826C2">
        <w:rPr>
          <w:lang w:val="en-US" w:eastAsia="zh-CN"/>
        </w:rPr>
        <w:t>hypertension</w:t>
      </w:r>
      <w:r w:rsidR="00ED1DC7">
        <w:rPr>
          <w:lang w:val="en-US" w:eastAsia="zh-CN"/>
        </w:rPr>
        <w:t xml:space="preserve">. </w:t>
      </w:r>
      <w:r w:rsidR="00981314">
        <w:rPr>
          <w:lang w:val="en-US" w:eastAsia="zh-CN"/>
        </w:rPr>
        <w:t xml:space="preserve">The device </w:t>
      </w:r>
      <w:r w:rsidR="00ED1DC7">
        <w:rPr>
          <w:lang w:val="en-US" w:eastAsia="zh-CN"/>
        </w:rPr>
        <w:t>will be sent to Fred’s home in a few days.</w:t>
      </w:r>
    </w:p>
    <w:p w14:paraId="25A6CFAC" w14:textId="14348431" w:rsidR="004516F2" w:rsidRPr="00ED1DC7" w:rsidRDefault="004516F2" w:rsidP="004516F2">
      <w:pPr>
        <w:pStyle w:val="Heading3"/>
        <w:rPr>
          <w:lang w:val="en-US"/>
        </w:rPr>
      </w:pPr>
      <w:bookmarkStart w:id="1" w:name="_Toc49943787"/>
      <w:bookmarkStart w:id="2" w:name="_Toc49944500"/>
      <w:r w:rsidRPr="00ED1DC7">
        <w:rPr>
          <w:lang w:val="en-US"/>
        </w:rPr>
        <w:t>5.X.2</w:t>
      </w:r>
      <w:r w:rsidRPr="00ED1DC7">
        <w:rPr>
          <w:lang w:val="en-US"/>
        </w:rPr>
        <w:tab/>
        <w:t>Pre-conditions</w:t>
      </w:r>
      <w:bookmarkEnd w:id="1"/>
      <w:bookmarkEnd w:id="2"/>
    </w:p>
    <w:p w14:paraId="5CD8562C" w14:textId="3ABAA86A" w:rsidR="004516F2" w:rsidRDefault="00ED1DC7" w:rsidP="004516F2">
      <w:pPr>
        <w:rPr>
          <w:lang w:val="en-US"/>
        </w:rPr>
      </w:pPr>
      <w:r w:rsidRPr="00ED1DC7">
        <w:rPr>
          <w:lang w:val="en-US"/>
        </w:rPr>
        <w:t>Fred has a 5G e</w:t>
      </w:r>
      <w:r>
        <w:rPr>
          <w:lang w:val="en-US"/>
        </w:rPr>
        <w:t xml:space="preserve">nabled </w:t>
      </w:r>
      <w:r w:rsidR="004A52FB">
        <w:rPr>
          <w:lang w:val="en-US"/>
        </w:rPr>
        <w:t xml:space="preserve">mobile phone </w:t>
      </w:r>
      <w:r>
        <w:rPr>
          <w:lang w:val="en-US"/>
        </w:rPr>
        <w:t>UE</w:t>
      </w:r>
      <w:r w:rsidR="00E52198">
        <w:rPr>
          <w:lang w:val="en-US"/>
        </w:rPr>
        <w:t xml:space="preserve"> with a USIM and a valid 5G subscription,</w:t>
      </w:r>
      <w:r>
        <w:rPr>
          <w:lang w:val="en-US"/>
        </w:rPr>
        <w:t xml:space="preserve"> and</w:t>
      </w:r>
      <w:r w:rsidR="00E52198">
        <w:rPr>
          <w:lang w:val="en-US"/>
        </w:rPr>
        <w:t xml:space="preserve"> </w:t>
      </w:r>
      <w:r w:rsidR="00EF6086">
        <w:rPr>
          <w:lang w:val="en-US"/>
        </w:rPr>
        <w:t xml:space="preserve">supports the PIN gateway UE function. </w:t>
      </w:r>
      <w:r w:rsidR="00156809">
        <w:rPr>
          <w:lang w:val="en-US"/>
        </w:rPr>
        <w:t xml:space="preserve">Fred </w:t>
      </w:r>
      <w:r w:rsidR="00E52198">
        <w:rPr>
          <w:lang w:val="en-US"/>
        </w:rPr>
        <w:t>also has</w:t>
      </w:r>
      <w:r>
        <w:rPr>
          <w:lang w:val="en-US"/>
        </w:rPr>
        <w:t xml:space="preserve"> </w:t>
      </w:r>
      <w:r w:rsidR="00115974">
        <w:rPr>
          <w:lang w:val="en-US"/>
        </w:rPr>
        <w:t>a</w:t>
      </w:r>
      <w:r>
        <w:rPr>
          <w:lang w:val="en-US"/>
        </w:rPr>
        <w:t xml:space="preserve"> Wi-Fi Access Point at home.</w:t>
      </w:r>
    </w:p>
    <w:p w14:paraId="4F860DE7" w14:textId="7D44A22F" w:rsidR="00156809" w:rsidRDefault="00156809" w:rsidP="004516F2">
      <w:pPr>
        <w:rPr>
          <w:lang w:val="en-US"/>
        </w:rPr>
      </w:pPr>
      <w:r>
        <w:rPr>
          <w:lang w:val="en-US"/>
        </w:rPr>
        <w:t xml:space="preserve">The 24/7 wearable monitoring device uses non-3GPP RAT (e.g. Wi-Fi) and </w:t>
      </w:r>
      <w:r w:rsidR="003C50FD">
        <w:rPr>
          <w:lang w:val="en-US"/>
        </w:rPr>
        <w:t>may not be</w:t>
      </w:r>
      <w:r>
        <w:rPr>
          <w:lang w:val="en-US"/>
        </w:rPr>
        <w:t xml:space="preserve"> equipped with a </w:t>
      </w:r>
      <w:r w:rsidR="003C50FD">
        <w:rPr>
          <w:lang w:val="en-US"/>
        </w:rPr>
        <w:t>(e)UICC.</w:t>
      </w:r>
    </w:p>
    <w:p w14:paraId="6AC80D4A" w14:textId="1C1786D1" w:rsidR="009E02FC" w:rsidRPr="00ED1DC7" w:rsidRDefault="009E02FC" w:rsidP="004516F2">
      <w:pPr>
        <w:rPr>
          <w:lang w:val="en-US" w:eastAsia="zh-CN"/>
        </w:rPr>
      </w:pPr>
      <w:r>
        <w:rPr>
          <w:lang w:val="en-US"/>
        </w:rPr>
        <w:t xml:space="preserve">This use case assumes that the </w:t>
      </w:r>
      <w:r w:rsidR="004D4B76">
        <w:rPr>
          <w:lang w:val="en-US"/>
        </w:rPr>
        <w:t>health provider</w:t>
      </w:r>
      <w:r>
        <w:rPr>
          <w:lang w:val="en-US"/>
        </w:rPr>
        <w:t xml:space="preserve"> has an SLA with Fred’s mobile operator and that the insurance company either pays or allows Fred to get reimbursed for any additional data or subscription extensions.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3" w:name="_Toc49943788"/>
      <w:bookmarkStart w:id="4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3"/>
      <w:bookmarkEnd w:id="4"/>
    </w:p>
    <w:p w14:paraId="6948708F" w14:textId="7FBE6D26" w:rsidR="005843CD" w:rsidRDefault="005843CD" w:rsidP="004516F2">
      <w:pPr>
        <w:pStyle w:val="B1"/>
        <w:ind w:left="0" w:firstLine="0"/>
        <w:rPr>
          <w:lang w:val="en-US" w:eastAsia="zh-CN"/>
        </w:rPr>
      </w:pPr>
      <w:r w:rsidRPr="005843CD">
        <w:rPr>
          <w:lang w:val="en-US" w:eastAsia="zh-CN"/>
        </w:rPr>
        <w:t xml:space="preserve">Fred receives a package </w:t>
      </w:r>
      <w:r>
        <w:rPr>
          <w:lang w:val="en-US" w:eastAsia="zh-CN"/>
        </w:rPr>
        <w:t>that includes</w:t>
      </w:r>
      <w:r w:rsidR="00E52198">
        <w:rPr>
          <w:lang w:val="en-US" w:eastAsia="zh-CN"/>
        </w:rPr>
        <w:t xml:space="preserve"> a</w:t>
      </w:r>
      <w:r>
        <w:rPr>
          <w:lang w:val="en-US" w:eastAsia="zh-CN"/>
        </w:rPr>
        <w:t xml:space="preserve"> 24/7 wearable monitoring device from his insurance company.</w:t>
      </w:r>
      <w:r w:rsidR="00E52198">
        <w:rPr>
          <w:lang w:val="en-US" w:eastAsia="zh-CN"/>
        </w:rPr>
        <w:t xml:space="preserve"> The package also includes a set of instructions to follow. All he has to do is use the camera on his 5G enabled UE to scan a QR code</w:t>
      </w:r>
      <w:r w:rsidR="00156809">
        <w:rPr>
          <w:lang w:val="en-US" w:eastAsia="zh-CN"/>
        </w:rPr>
        <w:t xml:space="preserve"> on the wearable monitoring device (or e.g. touch the device with NFC).</w:t>
      </w:r>
    </w:p>
    <w:p w14:paraId="700F25DC" w14:textId="60E8E3C1" w:rsidR="00115974" w:rsidRDefault="00156809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Fred unpacks the 24/7 wearable monitoring device and scans the QR code</w:t>
      </w:r>
      <w:r w:rsidR="00EF6086">
        <w:rPr>
          <w:lang w:val="en-US" w:eastAsia="zh-CN"/>
        </w:rPr>
        <w:t xml:space="preserve"> using his 5G enabled UE, acting as a PIN gateway UE</w:t>
      </w:r>
      <w:r>
        <w:rPr>
          <w:lang w:val="en-US" w:eastAsia="zh-CN"/>
        </w:rPr>
        <w:t xml:space="preserve">. Upon doing this, a sequence of events is initiated, which includes </w:t>
      </w:r>
      <w:r w:rsidR="00EF6086">
        <w:rPr>
          <w:lang w:val="en-US" w:eastAsia="zh-CN"/>
        </w:rPr>
        <w:t xml:space="preserve">the provisioning of credentials (and other configuration information) onto the 24/7 wearable monitoring device enabling it to </w:t>
      </w:r>
      <w:r w:rsidR="003C50FD">
        <w:rPr>
          <w:lang w:val="en-US" w:eastAsia="zh-CN"/>
        </w:rPr>
        <w:t xml:space="preserve">setup an identifiable </w:t>
      </w:r>
      <w:r w:rsidR="00EF6086">
        <w:rPr>
          <w:lang w:val="en-US" w:eastAsia="zh-CN"/>
        </w:rPr>
        <w:t>connect</w:t>
      </w:r>
      <w:r w:rsidR="003C50FD">
        <w:rPr>
          <w:lang w:val="en-US" w:eastAsia="zh-CN"/>
        </w:rPr>
        <w:t>ion</w:t>
      </w:r>
      <w:r w:rsidR="00EF6086">
        <w:rPr>
          <w:lang w:val="en-US" w:eastAsia="zh-CN"/>
        </w:rPr>
        <w:t xml:space="preserve"> to an application server through the</w:t>
      </w:r>
      <w:r w:rsidR="00A826C2">
        <w:rPr>
          <w:lang w:val="en-US" w:eastAsia="zh-CN"/>
        </w:rPr>
        <w:t xml:space="preserve"> 5G core network to which the</w:t>
      </w:r>
      <w:r w:rsidR="00EF6086">
        <w:rPr>
          <w:lang w:val="en-US" w:eastAsia="zh-CN"/>
        </w:rPr>
        <w:t xml:space="preserve"> 5G enabled UE</w:t>
      </w:r>
      <w:r w:rsidR="00A826C2">
        <w:rPr>
          <w:lang w:val="en-US" w:eastAsia="zh-CN"/>
        </w:rPr>
        <w:t xml:space="preserve"> is connected</w:t>
      </w:r>
      <w:r w:rsidR="00EF6086">
        <w:rPr>
          <w:lang w:val="en-US" w:eastAsia="zh-CN"/>
        </w:rPr>
        <w:t xml:space="preserve">. </w:t>
      </w:r>
    </w:p>
    <w:p w14:paraId="37775A07" w14:textId="62D806D6" w:rsidR="003618F1" w:rsidRDefault="00EF6086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 xml:space="preserve">The connection may be an indirect </w:t>
      </w:r>
      <w:r w:rsidR="00115974">
        <w:rPr>
          <w:lang w:val="en-US" w:eastAsia="zh-CN"/>
        </w:rPr>
        <w:t xml:space="preserve">network </w:t>
      </w:r>
      <w:r>
        <w:rPr>
          <w:lang w:val="en-US" w:eastAsia="zh-CN"/>
        </w:rPr>
        <w:t>connection through the 5G enabled UE</w:t>
      </w:r>
      <w:r w:rsidR="004A52FB">
        <w:rPr>
          <w:lang w:val="en-US" w:eastAsia="zh-CN"/>
        </w:rPr>
        <w:t xml:space="preserve">, and may </w:t>
      </w:r>
      <w:r w:rsidR="00115974">
        <w:rPr>
          <w:lang w:val="en-US" w:eastAsia="zh-CN"/>
        </w:rPr>
        <w:t>be operated by a slice that offers the QoS and reliability guarantees required for this application</w:t>
      </w:r>
      <w:r>
        <w:rPr>
          <w:lang w:val="en-US" w:eastAsia="zh-CN"/>
        </w:rPr>
        <w:t xml:space="preserve">. In order to facilitate </w:t>
      </w:r>
      <w:r w:rsidR="004A52FB">
        <w:rPr>
          <w:lang w:val="en-US" w:eastAsia="zh-CN"/>
        </w:rPr>
        <w:t xml:space="preserve">that the 24/7 wearable monitoring device </w:t>
      </w:r>
      <w:r w:rsidR="00115974">
        <w:rPr>
          <w:lang w:val="en-US" w:eastAsia="zh-CN"/>
        </w:rPr>
        <w:t>can always</w:t>
      </w:r>
      <w:r w:rsidR="004A52FB">
        <w:rPr>
          <w:lang w:val="en-US" w:eastAsia="zh-CN"/>
        </w:rPr>
        <w:t xml:space="preserve"> connect to the application server</w:t>
      </w:r>
      <w:r w:rsidR="00115974">
        <w:rPr>
          <w:lang w:val="en-US" w:eastAsia="zh-CN"/>
        </w:rPr>
        <w:t xml:space="preserve">, </w:t>
      </w:r>
      <w:r w:rsidR="004A52FB">
        <w:rPr>
          <w:lang w:val="en-US" w:eastAsia="zh-CN"/>
        </w:rPr>
        <w:t xml:space="preserve">without requiring </w:t>
      </w:r>
      <w:r w:rsidR="003618F1">
        <w:rPr>
          <w:lang w:val="en-US" w:eastAsia="zh-CN"/>
        </w:rPr>
        <w:t xml:space="preserve">the 5G enabled UE to be always available or nearby </w:t>
      </w:r>
      <w:r w:rsidR="004A52FB">
        <w:rPr>
          <w:lang w:val="en-US" w:eastAsia="zh-CN"/>
        </w:rPr>
        <w:t xml:space="preserve">(e.g. </w:t>
      </w:r>
      <w:r w:rsidR="00C228FD">
        <w:rPr>
          <w:lang w:val="en-US" w:eastAsia="zh-CN"/>
        </w:rPr>
        <w:t xml:space="preserve">wearing the 24/7 wearable monitoring device </w:t>
      </w:r>
      <w:r w:rsidR="004A52FB">
        <w:rPr>
          <w:lang w:val="en-US" w:eastAsia="zh-CN"/>
        </w:rPr>
        <w:t xml:space="preserve">under the shower, </w:t>
      </w:r>
      <w:r w:rsidR="0076571A">
        <w:rPr>
          <w:lang w:val="en-US" w:eastAsia="zh-CN"/>
        </w:rPr>
        <w:t xml:space="preserve">in bed </w:t>
      </w:r>
      <w:r w:rsidR="004A52FB">
        <w:rPr>
          <w:lang w:val="en-US" w:eastAsia="zh-CN"/>
        </w:rPr>
        <w:t xml:space="preserve">or when the 5G enabled UE is out-of-energy), the 24/7 wearable monitoring device also gets </w:t>
      </w:r>
      <w:r w:rsidR="008C3887">
        <w:rPr>
          <w:lang w:val="en-US" w:eastAsia="zh-CN"/>
        </w:rPr>
        <w:t xml:space="preserve">temporary </w:t>
      </w:r>
      <w:r w:rsidR="004A52FB">
        <w:rPr>
          <w:lang w:val="en-US" w:eastAsia="zh-CN"/>
        </w:rPr>
        <w:t xml:space="preserve">credentials </w:t>
      </w:r>
      <w:r w:rsidR="008C3887">
        <w:rPr>
          <w:lang w:val="en-US" w:eastAsia="zh-CN"/>
        </w:rPr>
        <w:t xml:space="preserve">to allow the device </w:t>
      </w:r>
      <w:r w:rsidR="004A52FB">
        <w:rPr>
          <w:lang w:val="en-US" w:eastAsia="zh-CN"/>
        </w:rPr>
        <w:t xml:space="preserve">to </w:t>
      </w:r>
      <w:r w:rsidR="003618F1">
        <w:rPr>
          <w:lang w:val="en-US" w:eastAsia="zh-CN"/>
        </w:rPr>
        <w:t xml:space="preserve">directly </w:t>
      </w:r>
      <w:r w:rsidR="004A52FB">
        <w:rPr>
          <w:lang w:val="en-US" w:eastAsia="zh-CN"/>
        </w:rPr>
        <w:t>connect to the 5G core network</w:t>
      </w:r>
      <w:r>
        <w:rPr>
          <w:lang w:val="en-US" w:eastAsia="zh-CN"/>
        </w:rPr>
        <w:t xml:space="preserve"> via </w:t>
      </w:r>
      <w:r w:rsidR="005A7F50">
        <w:rPr>
          <w:lang w:val="en-US" w:eastAsia="zh-CN"/>
        </w:rPr>
        <w:t>a</w:t>
      </w:r>
      <w:r w:rsidR="003618F1">
        <w:rPr>
          <w:lang w:val="en-US" w:eastAsia="zh-CN"/>
        </w:rPr>
        <w:t xml:space="preserve"> </w:t>
      </w:r>
      <w:r>
        <w:rPr>
          <w:lang w:val="en-US" w:eastAsia="zh-CN"/>
        </w:rPr>
        <w:t>non-3GPP interworking function</w:t>
      </w:r>
      <w:r w:rsidR="004A52FB">
        <w:rPr>
          <w:lang w:val="en-US" w:eastAsia="zh-CN"/>
        </w:rPr>
        <w:t xml:space="preserve"> to communicate with the application server</w:t>
      </w:r>
      <w:r w:rsidR="003618F1">
        <w:rPr>
          <w:lang w:val="en-US" w:eastAsia="zh-CN"/>
        </w:rPr>
        <w:t>.</w:t>
      </w:r>
      <w:r w:rsidR="00FA6FA2">
        <w:rPr>
          <w:lang w:val="en-US" w:eastAsia="zh-CN"/>
        </w:rPr>
        <w:t xml:space="preserve"> </w:t>
      </w:r>
    </w:p>
    <w:p w14:paraId="4616DF8B" w14:textId="0E9BDB73" w:rsidR="008C3887" w:rsidRDefault="003618F1" w:rsidP="003618F1">
      <w:pPr>
        <w:pStyle w:val="B1"/>
        <w:ind w:left="284" w:firstLine="0"/>
        <w:rPr>
          <w:lang w:val="en-US" w:eastAsia="zh-CN"/>
        </w:rPr>
      </w:pPr>
      <w:r>
        <w:rPr>
          <w:lang w:val="en-US" w:eastAsia="zh-CN"/>
        </w:rPr>
        <w:t xml:space="preserve">NOTE 1: The direct connection via </w:t>
      </w:r>
      <w:r w:rsidR="00C228FD">
        <w:rPr>
          <w:lang w:val="en-US" w:eastAsia="zh-CN"/>
        </w:rPr>
        <w:t xml:space="preserve">the </w:t>
      </w:r>
      <w:r>
        <w:rPr>
          <w:lang w:val="en-US" w:eastAsia="zh-CN"/>
        </w:rPr>
        <w:t xml:space="preserve">non-3GPP interworking function </w:t>
      </w:r>
      <w:r w:rsidR="005A7F50">
        <w:rPr>
          <w:lang w:val="en-US" w:eastAsia="zh-CN"/>
        </w:rPr>
        <w:t>does not necessarily need to be permanently enabled, e.g.</w:t>
      </w:r>
      <w:r>
        <w:rPr>
          <w:lang w:val="en-US" w:eastAsia="zh-CN"/>
        </w:rPr>
        <w:t xml:space="preserve"> only be valid </w:t>
      </w:r>
      <w:r w:rsidR="00516F4D">
        <w:rPr>
          <w:lang w:val="en-US" w:eastAsia="zh-CN"/>
        </w:rPr>
        <w:t>when the 24/7 wearable monitor device can</w:t>
      </w:r>
      <w:r>
        <w:rPr>
          <w:lang w:val="en-US" w:eastAsia="zh-CN"/>
        </w:rPr>
        <w:t xml:space="preserve"> temporarily </w:t>
      </w:r>
      <w:r w:rsidR="00516F4D">
        <w:rPr>
          <w:lang w:val="en-US" w:eastAsia="zh-CN"/>
        </w:rPr>
        <w:t>not connect via the 5G enabled UE</w:t>
      </w:r>
      <w:r>
        <w:rPr>
          <w:lang w:val="en-US" w:eastAsia="zh-CN"/>
        </w:rPr>
        <w:t xml:space="preserve"> or when the signal between the 24/7 wearable monitor device and the 5G enabled UE is weak</w:t>
      </w:r>
      <w:r w:rsidR="005A7F50">
        <w:rPr>
          <w:lang w:val="en-US" w:eastAsia="zh-CN"/>
        </w:rPr>
        <w:t>, or only be valid as long as the 5G enabled UE can once in a while update the credentials</w:t>
      </w:r>
      <w:r w:rsidR="008C3887">
        <w:rPr>
          <w:lang w:val="en-US" w:eastAsia="zh-CN"/>
        </w:rPr>
        <w:t xml:space="preserve"> or validate that the 24/7 wearable monitor is still within operating range</w:t>
      </w:r>
      <w:r w:rsidR="005A7F50">
        <w:rPr>
          <w:lang w:val="en-US" w:eastAsia="zh-CN"/>
        </w:rPr>
        <w:t>.</w:t>
      </w:r>
      <w:r w:rsidR="00FA6FA2">
        <w:rPr>
          <w:lang w:val="en-US" w:eastAsia="zh-CN"/>
        </w:rPr>
        <w:t xml:space="preserve"> </w:t>
      </w:r>
    </w:p>
    <w:p w14:paraId="60117860" w14:textId="22148AF5" w:rsidR="00115974" w:rsidRDefault="008C3887" w:rsidP="003618F1">
      <w:pPr>
        <w:pStyle w:val="B1"/>
        <w:ind w:left="284" w:firstLine="0"/>
        <w:rPr>
          <w:lang w:val="en-US" w:eastAsia="zh-CN"/>
        </w:rPr>
      </w:pPr>
      <w:r>
        <w:rPr>
          <w:lang w:val="en-US" w:eastAsia="zh-CN"/>
        </w:rPr>
        <w:t xml:space="preserve">NOTE 2: </w:t>
      </w:r>
      <w:r w:rsidR="00FA6FA2">
        <w:t>The wearable monitoring device can start beeping if it has not been in range of the gateway UE</w:t>
      </w:r>
      <w:r>
        <w:t xml:space="preserve"> before the credentials expire. The device can also </w:t>
      </w:r>
      <w:r w:rsidR="00FA6FA2">
        <w:t xml:space="preserve">beep if it gets out of coverage of both the gateway UE and AP. </w:t>
      </w:r>
    </w:p>
    <w:p w14:paraId="291A8594" w14:textId="66077AB7" w:rsidR="00675596" w:rsidRDefault="00115974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ab/>
      </w:r>
      <w:r w:rsidR="00675596">
        <w:rPr>
          <w:lang w:val="en-US" w:eastAsia="zh-CN"/>
        </w:rPr>
        <w:t>NOTE</w:t>
      </w:r>
      <w:r w:rsidR="005A7F50">
        <w:rPr>
          <w:lang w:val="en-US" w:eastAsia="zh-CN"/>
        </w:rPr>
        <w:t xml:space="preserve"> </w:t>
      </w:r>
      <w:r w:rsidR="008C3887">
        <w:rPr>
          <w:lang w:val="en-US" w:eastAsia="zh-CN"/>
        </w:rPr>
        <w:t>3</w:t>
      </w:r>
      <w:r w:rsidR="00675596">
        <w:rPr>
          <w:lang w:val="en-US" w:eastAsia="zh-CN"/>
        </w:rPr>
        <w:t>:</w:t>
      </w:r>
      <w:r w:rsidR="00675596" w:rsidRPr="00675596">
        <w:rPr>
          <w:lang w:val="en-US" w:eastAsia="zh-CN"/>
        </w:rPr>
        <w:t xml:space="preserve"> </w:t>
      </w:r>
      <w:r w:rsidR="00675596">
        <w:rPr>
          <w:lang w:val="en-US" w:eastAsia="zh-CN"/>
        </w:rPr>
        <w:t xml:space="preserve">how the </w:t>
      </w:r>
      <w:r w:rsidR="00516F4D">
        <w:rPr>
          <w:lang w:val="en-US" w:eastAsia="zh-CN"/>
        </w:rPr>
        <w:t xml:space="preserve">24/7 </w:t>
      </w:r>
      <w:r w:rsidR="00675596">
        <w:rPr>
          <w:lang w:val="en-US" w:eastAsia="zh-CN"/>
        </w:rPr>
        <w:t>wearable monitor device gets paired with a Wi-Fi access point is not in scope of this use case</w:t>
      </w:r>
    </w:p>
    <w:p w14:paraId="0404DF3D" w14:textId="3A9A1376" w:rsidR="004516F2" w:rsidRPr="000D6532" w:rsidRDefault="004516F2" w:rsidP="004516F2">
      <w:pPr>
        <w:pStyle w:val="Heading3"/>
      </w:pPr>
      <w:bookmarkStart w:id="5" w:name="_Toc49943789"/>
      <w:bookmarkStart w:id="6" w:name="_Toc49944502"/>
      <w:r>
        <w:t>5.X</w:t>
      </w:r>
      <w:r w:rsidRPr="000D6532">
        <w:t>.4</w:t>
      </w:r>
      <w:r w:rsidRPr="000D6532">
        <w:tab/>
        <w:t>Post-conditions</w:t>
      </w:r>
      <w:bookmarkEnd w:id="5"/>
      <w:bookmarkEnd w:id="6"/>
    </w:p>
    <w:p w14:paraId="49F4DED5" w14:textId="47FB9DF0" w:rsidR="004516F2" w:rsidRDefault="004C3DCE" w:rsidP="004C3DCE">
      <w:r>
        <w:t>The data from the 24/7 wearable monitoring device is con</w:t>
      </w:r>
      <w:r w:rsidR="004D4B76">
        <w:t>tinuously</w:t>
      </w:r>
      <w:r>
        <w:t xml:space="preserve"> sent to the application server through the 5G network. Fred feels very safe knowing that his health is constantly being monitored.</w:t>
      </w:r>
    </w:p>
    <w:p w14:paraId="521569A5" w14:textId="339220F4" w:rsidR="004516F2" w:rsidRPr="000D6532" w:rsidRDefault="004516F2" w:rsidP="004516F2">
      <w:pPr>
        <w:pStyle w:val="Heading3"/>
      </w:pPr>
      <w:bookmarkStart w:id="7" w:name="_Toc49943790"/>
      <w:bookmarkStart w:id="8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7"/>
      <w:bookmarkEnd w:id="8"/>
    </w:p>
    <w:p w14:paraId="585AB810" w14:textId="77777777" w:rsidR="0076571A" w:rsidRDefault="0076571A" w:rsidP="0076571A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5EE6C4D3" w14:textId="0DB95AE0" w:rsidR="00753444" w:rsidRDefault="00753444" w:rsidP="004516F2">
      <w:r w:rsidRPr="00C821A7">
        <w:t xml:space="preserve">The 5G system shall support a secure mechanism for a home operator to remotely provision the 3GPP credentials of a uniquely identifiable and verifiably secure </w:t>
      </w:r>
      <w:r>
        <w:t xml:space="preserve">IoT </w:t>
      </w:r>
      <w:r w:rsidRPr="00C821A7">
        <w:t>device.</w:t>
      </w:r>
    </w:p>
    <w:p w14:paraId="57E55768" w14:textId="2716DB4B" w:rsidR="00753444" w:rsidRPr="009E5F60" w:rsidRDefault="00753444" w:rsidP="004516F2">
      <w:pPr>
        <w:pStyle w:val="ListParagraph"/>
        <w:numPr>
          <w:ilvl w:val="0"/>
          <w:numId w:val="20"/>
        </w:numPr>
        <w:rPr>
          <w:i/>
          <w:iCs/>
        </w:rPr>
      </w:pPr>
      <w:r w:rsidRPr="009E5F60">
        <w:rPr>
          <w:i/>
          <w:iCs/>
        </w:rPr>
        <w:t>Note that</w:t>
      </w:r>
      <w:r w:rsidR="00C648B3" w:rsidRPr="009E5F60">
        <w:rPr>
          <w:i/>
          <w:iCs/>
        </w:rPr>
        <w:t xml:space="preserve"> the above requirement only partially covers</w:t>
      </w:r>
      <w:r w:rsidR="003C50FD" w:rsidRPr="009E5F60">
        <w:rPr>
          <w:i/>
          <w:iCs/>
        </w:rPr>
        <w:t xml:space="preserve"> the above mentioned uses case. </w:t>
      </w:r>
      <w:r w:rsidRPr="009E5F60">
        <w:rPr>
          <w:i/>
          <w:iCs/>
        </w:rPr>
        <w:t xml:space="preserve">3GPP </w:t>
      </w:r>
      <w:r w:rsidR="003C50FD" w:rsidRPr="009E5F60">
        <w:rPr>
          <w:i/>
          <w:iCs/>
        </w:rPr>
        <w:t xml:space="preserve">currently </w:t>
      </w:r>
      <w:r w:rsidRPr="009E5F60">
        <w:rPr>
          <w:i/>
          <w:iCs/>
        </w:rPr>
        <w:t xml:space="preserve">relies on </w:t>
      </w:r>
      <w:r w:rsidR="00C648B3" w:rsidRPr="009E5F60">
        <w:rPr>
          <w:i/>
          <w:iCs/>
        </w:rPr>
        <w:t xml:space="preserve">the external GSMA remote provisioning framework to perform this function. However, the remote provisioning framework requires a </w:t>
      </w:r>
      <w:r w:rsidR="00D63358" w:rsidRPr="009E5F60">
        <w:rPr>
          <w:i/>
          <w:iCs/>
        </w:rPr>
        <w:t>(e)</w:t>
      </w:r>
      <w:r w:rsidR="00C648B3" w:rsidRPr="009E5F60">
        <w:rPr>
          <w:i/>
          <w:iCs/>
        </w:rPr>
        <w:t xml:space="preserve">UICC </w:t>
      </w:r>
      <w:r w:rsidR="00276E15" w:rsidRPr="009E5F60">
        <w:rPr>
          <w:i/>
          <w:iCs/>
        </w:rPr>
        <w:t>t</w:t>
      </w:r>
      <w:r w:rsidR="003C50FD" w:rsidRPr="009E5F60">
        <w:rPr>
          <w:i/>
          <w:iCs/>
        </w:rPr>
        <w:t>o be supported on the UE</w:t>
      </w:r>
      <w:r w:rsidR="00C648B3" w:rsidRPr="009E5F60">
        <w:rPr>
          <w:i/>
          <w:iCs/>
        </w:rPr>
        <w:t xml:space="preserve">, which </w:t>
      </w:r>
      <w:r w:rsidR="00276E15" w:rsidRPr="009E5F60">
        <w:rPr>
          <w:i/>
          <w:iCs/>
        </w:rPr>
        <w:t>is</w:t>
      </w:r>
      <w:r w:rsidR="00C648B3" w:rsidRPr="009E5F60">
        <w:rPr>
          <w:i/>
          <w:iCs/>
        </w:rPr>
        <w:t xml:space="preserve"> not required in this use case. </w:t>
      </w:r>
      <w:r w:rsidR="003C50FD" w:rsidRPr="009E5F60">
        <w:rPr>
          <w:i/>
          <w:iCs/>
        </w:rPr>
        <w:t>T</w:t>
      </w:r>
      <w:r w:rsidR="00C648B3" w:rsidRPr="009E5F60">
        <w:rPr>
          <w:i/>
          <w:iCs/>
        </w:rPr>
        <w:t xml:space="preserve">his requirement </w:t>
      </w:r>
      <w:r w:rsidR="003C50FD" w:rsidRPr="009E5F60">
        <w:rPr>
          <w:i/>
          <w:iCs/>
        </w:rPr>
        <w:t xml:space="preserve">may </w:t>
      </w:r>
      <w:r w:rsidR="00C648B3" w:rsidRPr="009E5F60">
        <w:rPr>
          <w:i/>
          <w:iCs/>
        </w:rPr>
        <w:t>need to be</w:t>
      </w:r>
      <w:r w:rsidR="003C50FD" w:rsidRPr="009E5F60">
        <w:rPr>
          <w:i/>
          <w:iCs/>
        </w:rPr>
        <w:t xml:space="preserve"> further</w:t>
      </w:r>
      <w:r w:rsidR="00C648B3" w:rsidRPr="009E5F60">
        <w:rPr>
          <w:i/>
          <w:iCs/>
        </w:rPr>
        <w:t xml:space="preserve"> clarified or additional requirements </w:t>
      </w:r>
      <w:r w:rsidR="003C50FD" w:rsidRPr="009E5F60">
        <w:rPr>
          <w:i/>
          <w:iCs/>
        </w:rPr>
        <w:t>may need to</w:t>
      </w:r>
      <w:r w:rsidR="00C648B3" w:rsidRPr="009E5F60">
        <w:rPr>
          <w:i/>
          <w:iCs/>
        </w:rPr>
        <w:t xml:space="preserve"> be added</w:t>
      </w:r>
      <w:r w:rsidR="003C50FD" w:rsidRPr="009E5F60">
        <w:rPr>
          <w:i/>
          <w:iCs/>
        </w:rPr>
        <w:t xml:space="preserve"> to cover non-UICC</w:t>
      </w:r>
      <w:r w:rsidR="00276E15" w:rsidRPr="009E5F60">
        <w:rPr>
          <w:i/>
          <w:iCs/>
        </w:rPr>
        <w:t xml:space="preserve">, </w:t>
      </w:r>
      <w:r w:rsidR="003C50FD" w:rsidRPr="009E5F60">
        <w:rPr>
          <w:i/>
          <w:iCs/>
        </w:rPr>
        <w:t>non-3GPP RAT devices</w:t>
      </w:r>
      <w:r w:rsidR="00276E15" w:rsidRPr="009E5F60">
        <w:rPr>
          <w:i/>
          <w:iCs/>
        </w:rPr>
        <w:t xml:space="preserve"> and the use of a</w:t>
      </w:r>
      <w:r w:rsidR="009E5F60" w:rsidRPr="009E5F60">
        <w:rPr>
          <w:i/>
          <w:iCs/>
        </w:rPr>
        <w:t xml:space="preserve"> gateway</w:t>
      </w:r>
      <w:r w:rsidR="00276E15" w:rsidRPr="009E5F60">
        <w:rPr>
          <w:i/>
          <w:iCs/>
        </w:rPr>
        <w:t xml:space="preserve"> UE to be involved in the provisioning or communication</w:t>
      </w:r>
      <w:r w:rsidR="00C648B3" w:rsidRPr="009E5F60">
        <w:rPr>
          <w:i/>
          <w:iCs/>
        </w:rPr>
        <w:t>.</w:t>
      </w:r>
    </w:p>
    <w:p w14:paraId="66417F6F" w14:textId="492535BB" w:rsidR="004516F2" w:rsidRDefault="004516F2" w:rsidP="004516F2">
      <w:pPr>
        <w:pStyle w:val="Heading3"/>
      </w:pPr>
      <w:bookmarkStart w:id="9" w:name="_Toc49943791"/>
      <w:bookmarkStart w:id="10" w:name="_Toc49944504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9"/>
      <w:bookmarkEnd w:id="10"/>
    </w:p>
    <w:p w14:paraId="02943E51" w14:textId="22BE995D" w:rsidR="00276E15" w:rsidRDefault="00C648B3" w:rsidP="00C648B3">
      <w:r w:rsidRPr="00C821A7">
        <w:t>The 5G system shall support a secure mechanism for a home operator to remotely provision</w:t>
      </w:r>
      <w:r w:rsidR="00276E15">
        <w:t xml:space="preserve"> via a gateway UE</w:t>
      </w:r>
      <w:r w:rsidRPr="00C821A7">
        <w:t xml:space="preserve"> </w:t>
      </w:r>
      <w:r w:rsidR="00276E15">
        <w:t xml:space="preserve">the </w:t>
      </w:r>
      <w:bookmarkStart w:id="11" w:name="_GoBack"/>
      <w:r w:rsidR="00276E15">
        <w:t xml:space="preserve">necessary </w:t>
      </w:r>
      <w:bookmarkEnd w:id="11"/>
      <w:r w:rsidR="00276E15">
        <w:t>identities and credentials to enable an IoT device</w:t>
      </w:r>
      <w:r w:rsidR="00675596">
        <w:t xml:space="preserve"> with or without UICC </w:t>
      </w:r>
      <w:r w:rsidR="00276E15">
        <w:t>to set up an indirect network connect</w:t>
      </w:r>
      <w:r w:rsidR="007B61B9">
        <w:t>ion</w:t>
      </w:r>
      <w:r w:rsidR="00276E15">
        <w:t xml:space="preserve"> to </w:t>
      </w:r>
      <w:r w:rsidR="00675596">
        <w:t>the core network</w:t>
      </w:r>
      <w:r w:rsidR="00276E15">
        <w:t xml:space="preserve"> via the gateway UE.</w:t>
      </w:r>
    </w:p>
    <w:p w14:paraId="55D102F3" w14:textId="6F5E25C1" w:rsidR="00276E15" w:rsidRDefault="00276E15" w:rsidP="00276E15">
      <w:r w:rsidRPr="00C821A7">
        <w:t>The 5G system shall support a secure mechanism for a home operator to remotely provision</w:t>
      </w:r>
      <w:r>
        <w:t xml:space="preserve"> via a gateway UE</w:t>
      </w:r>
      <w:r w:rsidRPr="00C821A7">
        <w:t xml:space="preserve"> </w:t>
      </w:r>
      <w:r>
        <w:t>the necessary identities and credentials to enable an IoT device</w:t>
      </w:r>
      <w:r w:rsidR="00675596">
        <w:t xml:space="preserve"> with or without UICC</w:t>
      </w:r>
      <w:r>
        <w:t xml:space="preserve"> to </w:t>
      </w:r>
      <w:r w:rsidR="00516F4D">
        <w:t xml:space="preserve">temporarily </w:t>
      </w:r>
      <w:r>
        <w:t>set up</w:t>
      </w:r>
      <w:r w:rsidR="00D63358">
        <w:t>/</w:t>
      </w:r>
      <w:r w:rsidR="00516F4D">
        <w:t>continue</w:t>
      </w:r>
      <w:r>
        <w:t xml:space="preserve"> a connection to the </w:t>
      </w:r>
      <w:r w:rsidR="00675596">
        <w:t>core network</w:t>
      </w:r>
      <w:r>
        <w:t xml:space="preserve"> </w:t>
      </w:r>
      <w:r>
        <w:rPr>
          <w:lang w:val="en-US" w:eastAsia="zh-CN"/>
        </w:rPr>
        <w:t xml:space="preserve">via non-3GPP </w:t>
      </w:r>
      <w:r w:rsidR="00D63358">
        <w:rPr>
          <w:lang w:val="en-US" w:eastAsia="zh-CN"/>
        </w:rPr>
        <w:t>access</w:t>
      </w:r>
      <w:r>
        <w:t>.</w:t>
      </w:r>
    </w:p>
    <w:p w14:paraId="4C66E3FA" w14:textId="77777777" w:rsidR="000C1ADA" w:rsidRPr="003557C4" w:rsidRDefault="000C1ADA" w:rsidP="000C1ADA"/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B1556" w16cex:dateUtc="2020-11-02T22:31:00Z"/>
  <w16cex:commentExtensible w16cex:durableId="234B194A" w16cex:dateUtc="2020-11-02T22:48:00Z"/>
  <w16cex:commentExtensible w16cex:durableId="234B1F01" w16cex:dateUtc="2020-11-02T23:12:00Z"/>
  <w16cex:commentExtensible w16cex:durableId="234B1A44" w16cex:dateUtc="2020-11-02T22:52:00Z"/>
  <w16cex:commentExtensible w16cex:durableId="234B1B57" w16cex:dateUtc="2020-11-02T22:57:00Z"/>
  <w16cex:commentExtensible w16cex:durableId="234B224D" w16cex:dateUtc="2020-11-02T23:26:00Z"/>
  <w16cex:commentExtensible w16cex:durableId="234B1B95" w16cex:dateUtc="2020-11-02T22:58:00Z"/>
  <w16cex:commentExtensible w16cex:durableId="234B1CA2" w16cex:dateUtc="2020-11-02T23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BC548" w14:textId="77777777" w:rsidR="00D47EA8" w:rsidRDefault="00D47EA8">
      <w:r>
        <w:separator/>
      </w:r>
    </w:p>
  </w:endnote>
  <w:endnote w:type="continuationSeparator" w:id="0">
    <w:p w14:paraId="675FB85A" w14:textId="77777777" w:rsidR="00D47EA8" w:rsidRDefault="00D4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5BB1D" w14:textId="77777777" w:rsidR="00D47EA8" w:rsidRDefault="00D47EA8">
      <w:r>
        <w:separator/>
      </w:r>
    </w:p>
  </w:footnote>
  <w:footnote w:type="continuationSeparator" w:id="0">
    <w:p w14:paraId="1197442C" w14:textId="77777777" w:rsidR="00D47EA8" w:rsidRDefault="00D47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6"/>
  </w:num>
  <w:num w:numId="7">
    <w:abstractNumId w:val="11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7"/>
  </w:num>
  <w:num w:numId="14">
    <w:abstractNumId w:val="3"/>
  </w:num>
  <w:num w:numId="15">
    <w:abstractNumId w:val="12"/>
  </w:num>
  <w:num w:numId="16">
    <w:abstractNumId w:val="5"/>
  </w:num>
  <w:num w:numId="17">
    <w:abstractNumId w:val="10"/>
  </w:num>
  <w:num w:numId="18">
    <w:abstractNumId w:val="16"/>
  </w:num>
  <w:num w:numId="19">
    <w:abstractNumId w:val="1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97688"/>
    <w:rsid w:val="000A272F"/>
    <w:rsid w:val="000B5913"/>
    <w:rsid w:val="000C1ADA"/>
    <w:rsid w:val="000D6CFC"/>
    <w:rsid w:val="00115974"/>
    <w:rsid w:val="00125B8C"/>
    <w:rsid w:val="001318E7"/>
    <w:rsid w:val="00143305"/>
    <w:rsid w:val="00153528"/>
    <w:rsid w:val="00156809"/>
    <w:rsid w:val="00165CB2"/>
    <w:rsid w:val="0019451C"/>
    <w:rsid w:val="001A08AA"/>
    <w:rsid w:val="001A3120"/>
    <w:rsid w:val="001B261B"/>
    <w:rsid w:val="001C3A35"/>
    <w:rsid w:val="001E2922"/>
    <w:rsid w:val="001F3040"/>
    <w:rsid w:val="0020174B"/>
    <w:rsid w:val="00202475"/>
    <w:rsid w:val="00212373"/>
    <w:rsid w:val="002138EA"/>
    <w:rsid w:val="00214500"/>
    <w:rsid w:val="00214FBD"/>
    <w:rsid w:val="0021649B"/>
    <w:rsid w:val="00222897"/>
    <w:rsid w:val="00226F69"/>
    <w:rsid w:val="002309C8"/>
    <w:rsid w:val="00235394"/>
    <w:rsid w:val="00246CE1"/>
    <w:rsid w:val="0026179F"/>
    <w:rsid w:val="00274E1A"/>
    <w:rsid w:val="00276E15"/>
    <w:rsid w:val="00280B47"/>
    <w:rsid w:val="00282213"/>
    <w:rsid w:val="00283F33"/>
    <w:rsid w:val="002A037E"/>
    <w:rsid w:val="002A6E15"/>
    <w:rsid w:val="002B6692"/>
    <w:rsid w:val="002E1EAC"/>
    <w:rsid w:val="002F4093"/>
    <w:rsid w:val="002F6641"/>
    <w:rsid w:val="00302AC9"/>
    <w:rsid w:val="003232DF"/>
    <w:rsid w:val="00327F85"/>
    <w:rsid w:val="003313F4"/>
    <w:rsid w:val="003431B6"/>
    <w:rsid w:val="00343E39"/>
    <w:rsid w:val="00351F51"/>
    <w:rsid w:val="00353A7A"/>
    <w:rsid w:val="00360514"/>
    <w:rsid w:val="0036175A"/>
    <w:rsid w:val="003618F1"/>
    <w:rsid w:val="00367724"/>
    <w:rsid w:val="00372EE9"/>
    <w:rsid w:val="00377486"/>
    <w:rsid w:val="0038712D"/>
    <w:rsid w:val="003C50FD"/>
    <w:rsid w:val="003C541F"/>
    <w:rsid w:val="003D7224"/>
    <w:rsid w:val="003E77B5"/>
    <w:rsid w:val="00403944"/>
    <w:rsid w:val="0040434B"/>
    <w:rsid w:val="00407472"/>
    <w:rsid w:val="00423490"/>
    <w:rsid w:val="00441B5A"/>
    <w:rsid w:val="00444225"/>
    <w:rsid w:val="004459EB"/>
    <w:rsid w:val="00446248"/>
    <w:rsid w:val="00450ADA"/>
    <w:rsid w:val="004516F2"/>
    <w:rsid w:val="0047516E"/>
    <w:rsid w:val="004817C5"/>
    <w:rsid w:val="00483551"/>
    <w:rsid w:val="00487D8D"/>
    <w:rsid w:val="00487E20"/>
    <w:rsid w:val="00493796"/>
    <w:rsid w:val="004A08D2"/>
    <w:rsid w:val="004A17C7"/>
    <w:rsid w:val="004A36DB"/>
    <w:rsid w:val="004A52FB"/>
    <w:rsid w:val="004B649B"/>
    <w:rsid w:val="004C3DCE"/>
    <w:rsid w:val="004D0315"/>
    <w:rsid w:val="004D4B76"/>
    <w:rsid w:val="004D6C3B"/>
    <w:rsid w:val="004D6E7C"/>
    <w:rsid w:val="004F2944"/>
    <w:rsid w:val="004F7A3D"/>
    <w:rsid w:val="00505BFA"/>
    <w:rsid w:val="00510917"/>
    <w:rsid w:val="005157A8"/>
    <w:rsid w:val="00516F4D"/>
    <w:rsid w:val="00523E0A"/>
    <w:rsid w:val="00536CDB"/>
    <w:rsid w:val="00555A18"/>
    <w:rsid w:val="005843CD"/>
    <w:rsid w:val="005A7F50"/>
    <w:rsid w:val="005C48F7"/>
    <w:rsid w:val="005D4A43"/>
    <w:rsid w:val="00617347"/>
    <w:rsid w:val="00645857"/>
    <w:rsid w:val="00655BA6"/>
    <w:rsid w:val="0066094E"/>
    <w:rsid w:val="00673C03"/>
    <w:rsid w:val="00675596"/>
    <w:rsid w:val="00682BC3"/>
    <w:rsid w:val="006856E5"/>
    <w:rsid w:val="00687029"/>
    <w:rsid w:val="006B0D02"/>
    <w:rsid w:val="006B2CB3"/>
    <w:rsid w:val="006B7E10"/>
    <w:rsid w:val="006C09B0"/>
    <w:rsid w:val="006D371C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51C51"/>
    <w:rsid w:val="00753444"/>
    <w:rsid w:val="0076571A"/>
    <w:rsid w:val="007A2380"/>
    <w:rsid w:val="007B61B9"/>
    <w:rsid w:val="007C3852"/>
    <w:rsid w:val="007D1D2D"/>
    <w:rsid w:val="007D6048"/>
    <w:rsid w:val="007E6D15"/>
    <w:rsid w:val="007E7472"/>
    <w:rsid w:val="007F0E1E"/>
    <w:rsid w:val="007F377A"/>
    <w:rsid w:val="007F62EA"/>
    <w:rsid w:val="00824D95"/>
    <w:rsid w:val="008272F0"/>
    <w:rsid w:val="00831C39"/>
    <w:rsid w:val="00836C44"/>
    <w:rsid w:val="00861E22"/>
    <w:rsid w:val="00863885"/>
    <w:rsid w:val="008736CA"/>
    <w:rsid w:val="00881732"/>
    <w:rsid w:val="00893454"/>
    <w:rsid w:val="008A05B2"/>
    <w:rsid w:val="008B6A07"/>
    <w:rsid w:val="008C388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1DCE"/>
    <w:rsid w:val="00944FEC"/>
    <w:rsid w:val="00947571"/>
    <w:rsid w:val="00957287"/>
    <w:rsid w:val="009701F7"/>
    <w:rsid w:val="00980291"/>
    <w:rsid w:val="00981314"/>
    <w:rsid w:val="00983910"/>
    <w:rsid w:val="009A1783"/>
    <w:rsid w:val="009B4180"/>
    <w:rsid w:val="009C0727"/>
    <w:rsid w:val="009C42CF"/>
    <w:rsid w:val="009D5843"/>
    <w:rsid w:val="009E02FC"/>
    <w:rsid w:val="009E56AE"/>
    <w:rsid w:val="009E5EB3"/>
    <w:rsid w:val="009E5F60"/>
    <w:rsid w:val="009E7498"/>
    <w:rsid w:val="009F554C"/>
    <w:rsid w:val="00A06500"/>
    <w:rsid w:val="00A10B70"/>
    <w:rsid w:val="00A14E4E"/>
    <w:rsid w:val="00A16CF7"/>
    <w:rsid w:val="00A17573"/>
    <w:rsid w:val="00A45678"/>
    <w:rsid w:val="00A47EF9"/>
    <w:rsid w:val="00A53647"/>
    <w:rsid w:val="00A5668A"/>
    <w:rsid w:val="00A64063"/>
    <w:rsid w:val="00A65439"/>
    <w:rsid w:val="00A66ED2"/>
    <w:rsid w:val="00A72864"/>
    <w:rsid w:val="00A81B15"/>
    <w:rsid w:val="00A826C2"/>
    <w:rsid w:val="00A85DBC"/>
    <w:rsid w:val="00A91340"/>
    <w:rsid w:val="00A941C7"/>
    <w:rsid w:val="00AB3F85"/>
    <w:rsid w:val="00AB7B7F"/>
    <w:rsid w:val="00AF70DC"/>
    <w:rsid w:val="00B00A42"/>
    <w:rsid w:val="00B04059"/>
    <w:rsid w:val="00B05CF6"/>
    <w:rsid w:val="00B16DFB"/>
    <w:rsid w:val="00B53A49"/>
    <w:rsid w:val="00B56C5F"/>
    <w:rsid w:val="00B623BE"/>
    <w:rsid w:val="00B8446C"/>
    <w:rsid w:val="00B97E11"/>
    <w:rsid w:val="00BA0F42"/>
    <w:rsid w:val="00BB2531"/>
    <w:rsid w:val="00BB437D"/>
    <w:rsid w:val="00BC0306"/>
    <w:rsid w:val="00BD141C"/>
    <w:rsid w:val="00BD3EB7"/>
    <w:rsid w:val="00BD5408"/>
    <w:rsid w:val="00BF0E91"/>
    <w:rsid w:val="00BF133C"/>
    <w:rsid w:val="00BF5A50"/>
    <w:rsid w:val="00C228FD"/>
    <w:rsid w:val="00C31FC1"/>
    <w:rsid w:val="00C648B3"/>
    <w:rsid w:val="00C65883"/>
    <w:rsid w:val="00C763F1"/>
    <w:rsid w:val="00CC40C6"/>
    <w:rsid w:val="00CD00EE"/>
    <w:rsid w:val="00CF2E2D"/>
    <w:rsid w:val="00D05E25"/>
    <w:rsid w:val="00D24215"/>
    <w:rsid w:val="00D4420F"/>
    <w:rsid w:val="00D44D63"/>
    <w:rsid w:val="00D47035"/>
    <w:rsid w:val="00D47EA8"/>
    <w:rsid w:val="00D520E4"/>
    <w:rsid w:val="00D528D5"/>
    <w:rsid w:val="00D52D7A"/>
    <w:rsid w:val="00D57DFA"/>
    <w:rsid w:val="00D63358"/>
    <w:rsid w:val="00D7175A"/>
    <w:rsid w:val="00D756B6"/>
    <w:rsid w:val="00D87EF7"/>
    <w:rsid w:val="00D936E1"/>
    <w:rsid w:val="00DB28AD"/>
    <w:rsid w:val="00DB59E3"/>
    <w:rsid w:val="00DD0C2C"/>
    <w:rsid w:val="00DE5020"/>
    <w:rsid w:val="00DE53AD"/>
    <w:rsid w:val="00E14784"/>
    <w:rsid w:val="00E20D25"/>
    <w:rsid w:val="00E26A9F"/>
    <w:rsid w:val="00E41664"/>
    <w:rsid w:val="00E42DAB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F1A33"/>
    <w:rsid w:val="00EF6086"/>
    <w:rsid w:val="00F072D8"/>
    <w:rsid w:val="00F2461A"/>
    <w:rsid w:val="00F30034"/>
    <w:rsid w:val="00F4430F"/>
    <w:rsid w:val="00F61892"/>
    <w:rsid w:val="00F90E35"/>
    <w:rsid w:val="00F94E05"/>
    <w:rsid w:val="00FA6FA2"/>
    <w:rsid w:val="00FC051F"/>
    <w:rsid w:val="00FC07D0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AA86F-F73D-4C4B-BE06-9BB864C2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1022</Words>
  <Characters>5831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6840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wd</cp:lastModifiedBy>
  <cp:revision>6</cp:revision>
  <dcterms:created xsi:type="dcterms:W3CDTF">2020-11-03T17:22:00Z</dcterms:created>
  <dcterms:modified xsi:type="dcterms:W3CDTF">2020-11-03T22:22:00Z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